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67BF3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0C1252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3E396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EB5710">
                                  <w:rPr>
                                    <w:rStyle w:val="Style2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LOfJgjgAwAA0g0AAA4AAAAAAAAAAAAAAAAALgIAAGRycy9lMm9Eb2MueG1sUEsBAi0A&#10;FAAGAAgAAAAhAM6l2OXhAAAACwEAAA8AAAAAAAAAAAAAAAAAOgYAAGRycy9kb3ducmV2LnhtbFBL&#10;BQYAAAAABAAEAPMAAABI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267BF3">
                            <w:rPr>
                              <w:rStyle w:val="Style2"/>
                            </w:rPr>
                            <w:t>20</w:t>
                          </w:r>
                          <w:r w:rsidR="000C1252">
                            <w:rPr>
                              <w:rStyle w:val="Style2"/>
                            </w:rPr>
                            <w:t>-0</w:t>
                          </w:r>
                          <w:r w:rsidR="003E396A">
                            <w:rPr>
                              <w:rStyle w:val="Style2"/>
                            </w:rPr>
                            <w:t>0</w:t>
                          </w:r>
                          <w:r w:rsidR="00EB5710">
                            <w:rPr>
                              <w:rStyle w:val="Style2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458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4582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</w:t>
      </w:r>
      <w:bookmarkStart w:id="0" w:name="_GoBack"/>
      <w:bookmarkEnd w:id="0"/>
      <w:r w:rsidR="00B32108">
        <w:t xml:space="preserve">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:rsidR="00BC61BD" w:rsidRPr="00BC61BD" w:rsidRDefault="0034582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45823">
                                  <w:drawing>
                                    <wp:inline distT="0" distB="0" distL="0" distR="0" wp14:anchorId="5A73D2E1" wp14:editId="286DF907">
                                      <wp:extent cx="845820" cy="572927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7292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:rsidR="00BC61BD" w:rsidRPr="00BC61BD" w:rsidRDefault="00345823">
                          <w:pPr>
                            <w:rPr>
                              <w:lang w:val="en-US"/>
                            </w:rPr>
                          </w:pPr>
                          <w:r w:rsidRPr="00345823">
                            <w:drawing>
                              <wp:inline distT="0" distB="0" distL="0" distR="0" wp14:anchorId="5A73D2E1" wp14:editId="286DF907">
                                <wp:extent cx="845820" cy="572927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7292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158115</wp:posOffset>
                </wp:positionV>
                <wp:extent cx="35814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4582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1252">
                                  <w:rPr>
                                    <w:rStyle w:val="Style6"/>
                                  </w:rPr>
                                  <w:t>Dirección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3pt;margin-top:12.45pt;width:28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W8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" stroked="f">
                <v:textbox>
                  <w:txbxContent>
                    <w:p w:rsidR="002E1412" w:rsidRPr="002E1412" w:rsidRDefault="00345823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1252">
                            <w:rPr>
                              <w:rStyle w:val="Style6"/>
                            </w:rPr>
                            <w:t>Dirección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4582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45823">
                            <w:fldChar w:fldCharType="begin"/>
                          </w:r>
                          <w:r w:rsidR="00345823">
                            <w:instrText xml:space="preserve"> NUMPAGES   \* MERGEFORMAT </w:instrText>
                          </w:r>
                          <w:r w:rsidR="00345823">
                            <w:fldChar w:fldCharType="separate"/>
                          </w:r>
                          <w:r w:rsidR="00345823" w:rsidRPr="0034582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4582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4582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45823">
                      <w:fldChar w:fldCharType="begin"/>
                    </w:r>
                    <w:r w:rsidR="00345823">
                      <w:instrText xml:space="preserve"> NUMPAGES   \* MERGEFORMAT </w:instrText>
                    </w:r>
                    <w:r w:rsidR="00345823">
                      <w:fldChar w:fldCharType="separate"/>
                    </w:r>
                    <w:r w:rsidR="00345823" w:rsidRPr="0034582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4582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C125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335F"/>
    <w:rsid w:val="00267BF3"/>
    <w:rsid w:val="002823F7"/>
    <w:rsid w:val="002E1412"/>
    <w:rsid w:val="002E6B9A"/>
    <w:rsid w:val="00310633"/>
    <w:rsid w:val="00314023"/>
    <w:rsid w:val="00345823"/>
    <w:rsid w:val="00393EFC"/>
    <w:rsid w:val="003A651C"/>
    <w:rsid w:val="003E396A"/>
    <w:rsid w:val="0042490F"/>
    <w:rsid w:val="004564FE"/>
    <w:rsid w:val="00466B9C"/>
    <w:rsid w:val="0048449B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824D3"/>
    <w:rsid w:val="009E55AD"/>
    <w:rsid w:val="00A16099"/>
    <w:rsid w:val="00A35A04"/>
    <w:rsid w:val="00A36083"/>
    <w:rsid w:val="00A53CA5"/>
    <w:rsid w:val="00A640BD"/>
    <w:rsid w:val="00A64533"/>
    <w:rsid w:val="00AD3596"/>
    <w:rsid w:val="00AD647F"/>
    <w:rsid w:val="00AD7919"/>
    <w:rsid w:val="00B227FF"/>
    <w:rsid w:val="00B32108"/>
    <w:rsid w:val="00B53519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B5710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."/>
  <w:listSeparator w:val=",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FE81D-5273-40B2-BF3D-3379D7FC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9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13</cp:revision>
  <cp:lastPrinted>2016-03-21T20:23:00Z</cp:lastPrinted>
  <dcterms:created xsi:type="dcterms:W3CDTF">2017-05-11T19:39:00Z</dcterms:created>
  <dcterms:modified xsi:type="dcterms:W3CDTF">2020-12-17T13:38:00Z</dcterms:modified>
</cp:coreProperties>
</file>